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BA" w:rsidRPr="00F040A2" w:rsidRDefault="001F2EBA" w:rsidP="00BB3A48">
      <w:pPr>
        <w:spacing w:after="0" w:line="240" w:lineRule="auto"/>
        <w:jc w:val="center"/>
        <w:rPr>
          <w:rFonts w:ascii="Comic Sans MS" w:hAnsi="Comic Sans MS"/>
          <w:bCs/>
          <w:sz w:val="20"/>
          <w:szCs w:val="20"/>
        </w:rPr>
      </w:pPr>
    </w:p>
    <w:p w:rsidR="001F2EBA" w:rsidRPr="00F040A2" w:rsidRDefault="001F2EBA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F040A2">
        <w:rPr>
          <w:rFonts w:ascii="Comic Sans MS" w:hAnsi="Comic Sans MS"/>
          <w:bCs/>
          <w:sz w:val="20"/>
          <w:szCs w:val="20"/>
        </w:rPr>
        <w:t>Okulun Adı</w:t>
      </w:r>
      <w:r w:rsidRPr="00F040A2">
        <w:rPr>
          <w:rFonts w:ascii="Comic Sans MS" w:hAnsi="Comic Sans MS"/>
          <w:bCs/>
          <w:sz w:val="20"/>
          <w:szCs w:val="20"/>
        </w:rPr>
        <w:tab/>
        <w:t xml:space="preserve">    : </w:t>
      </w:r>
    </w:p>
    <w:p w:rsidR="001F2EBA" w:rsidRPr="00F040A2" w:rsidRDefault="001F2EBA" w:rsidP="00F040A2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Cs/>
          <w:sz w:val="20"/>
          <w:szCs w:val="20"/>
        </w:rPr>
        <w:t>Tarih</w:t>
      </w:r>
      <w:r w:rsidRPr="00F040A2">
        <w:rPr>
          <w:rFonts w:ascii="Comic Sans MS" w:hAnsi="Comic Sans MS"/>
          <w:bCs/>
          <w:sz w:val="20"/>
          <w:szCs w:val="20"/>
        </w:rPr>
        <w:tab/>
        <w:t xml:space="preserve">                :  </w:t>
      </w:r>
      <w:r>
        <w:rPr>
          <w:rFonts w:ascii="Comic Sans MS" w:hAnsi="Comic Sans MS"/>
          <w:b/>
          <w:bCs/>
          <w:sz w:val="20"/>
          <w:szCs w:val="20"/>
        </w:rPr>
        <w:t>24.11.2016</w:t>
      </w:r>
    </w:p>
    <w:p w:rsidR="001F2EBA" w:rsidRPr="00F040A2" w:rsidRDefault="001F2EBA" w:rsidP="00F040A2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Cs/>
          <w:sz w:val="20"/>
          <w:szCs w:val="20"/>
        </w:rPr>
        <w:t xml:space="preserve">Yaş Grubu (Ay)    :  </w:t>
      </w:r>
      <w:r>
        <w:rPr>
          <w:rFonts w:ascii="Comic Sans MS" w:hAnsi="Comic Sans MS"/>
          <w:b/>
          <w:bCs/>
          <w:sz w:val="20"/>
          <w:szCs w:val="20"/>
        </w:rPr>
        <w:t>48-60</w:t>
      </w:r>
    </w:p>
    <w:p w:rsidR="001F2EBA" w:rsidRPr="00F040A2" w:rsidRDefault="001F2EBA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F040A2">
        <w:rPr>
          <w:rFonts w:ascii="Comic Sans MS" w:hAnsi="Comic Sans MS"/>
          <w:bCs/>
          <w:sz w:val="20"/>
          <w:szCs w:val="20"/>
        </w:rPr>
        <w:t xml:space="preserve">Öğretmen Adı      : </w:t>
      </w:r>
    </w:p>
    <w:p w:rsidR="001F2EBA" w:rsidRDefault="001F2EBA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</w:p>
    <w:p w:rsidR="001F2EBA" w:rsidRPr="00F040A2" w:rsidRDefault="001F2EBA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</w:p>
    <w:p w:rsidR="001F2EBA" w:rsidRPr="00F040A2" w:rsidRDefault="001F2EBA" w:rsidP="00F040A2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>EĞİTİM AKIŞI</w:t>
      </w:r>
    </w:p>
    <w:p w:rsidR="001F2EBA" w:rsidRPr="00F040A2" w:rsidRDefault="001F2EBA" w:rsidP="00F040A2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>Güne Başlama Zamanı</w:t>
      </w:r>
    </w:p>
    <w:p w:rsidR="001F2EBA" w:rsidRPr="00F040A2" w:rsidRDefault="001F2EBA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F040A2">
        <w:rPr>
          <w:rFonts w:ascii="Comic Sans MS" w:hAnsi="Comic Sans MS"/>
          <w:bCs/>
          <w:sz w:val="20"/>
          <w:szCs w:val="20"/>
        </w:rPr>
        <w:t>Çocuklar güler yüzle karşılanır. Hangi öğrenme merkezlerine geçecekleri sorulup çocuklara rehberlik edilir.</w:t>
      </w:r>
    </w:p>
    <w:p w:rsidR="001F2EBA" w:rsidRPr="00F040A2" w:rsidRDefault="001F2EBA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</w:p>
    <w:p w:rsidR="001F2EBA" w:rsidRPr="00F040A2" w:rsidRDefault="001F2EBA" w:rsidP="00F040A2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>Oyun Zamanı</w:t>
      </w:r>
    </w:p>
    <w:p w:rsidR="001F2EBA" w:rsidRPr="00F040A2" w:rsidRDefault="001F2EBA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F040A2">
        <w:rPr>
          <w:rFonts w:ascii="Comic Sans MS" w:hAnsi="Comic Sans MS"/>
          <w:bCs/>
          <w:sz w:val="20"/>
          <w:szCs w:val="20"/>
        </w:rPr>
        <w:t>Oyun zamanı bitince sınıf hep birlikte toplanır. Tuvalet ve temizlik ihtiyaçlarını gideren çocuklar, kahvaltıya gitmek için sıra olurlar.</w:t>
      </w:r>
    </w:p>
    <w:p w:rsidR="001F2EBA" w:rsidRPr="00F040A2" w:rsidRDefault="001F2EBA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</w:p>
    <w:p w:rsidR="001F2EBA" w:rsidRPr="00F040A2" w:rsidRDefault="001F2EBA" w:rsidP="00F040A2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>Kahvaltı - Temizlik</w:t>
      </w:r>
    </w:p>
    <w:p w:rsidR="001F2EBA" w:rsidRPr="00F040A2" w:rsidRDefault="001F2EBA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</w:p>
    <w:p w:rsidR="001F2EBA" w:rsidRPr="00F040A2" w:rsidRDefault="001F2EBA" w:rsidP="00F040A2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>Etkinlik Zamanı</w:t>
      </w:r>
    </w:p>
    <w:p w:rsidR="001F2EBA" w:rsidRPr="00F040A2" w:rsidRDefault="001F2EBA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F040A2">
        <w:rPr>
          <w:rFonts w:ascii="Comic Sans MS" w:hAnsi="Comic Sans MS"/>
          <w:bCs/>
          <w:sz w:val="20"/>
          <w:szCs w:val="20"/>
        </w:rPr>
        <w:t>" ÖĞRETMENİM ’’ isimli bütünleştirilmiş Türkçe ve müzik etkinliği</w:t>
      </w:r>
    </w:p>
    <w:p w:rsidR="001F2EBA" w:rsidRPr="00F040A2" w:rsidRDefault="001F2EBA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</w:p>
    <w:p w:rsidR="001F2EBA" w:rsidRPr="00F040A2" w:rsidRDefault="001F2EBA" w:rsidP="00F040A2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>Günü Değerlendirme Zamanı</w:t>
      </w:r>
    </w:p>
    <w:p w:rsidR="001F2EBA" w:rsidRPr="00F040A2" w:rsidRDefault="001F2EBA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</w:p>
    <w:p w:rsidR="001F2EBA" w:rsidRPr="00F040A2" w:rsidRDefault="001F2EBA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</w:p>
    <w:p w:rsidR="001F2EBA" w:rsidRPr="00F040A2" w:rsidRDefault="001F2EBA" w:rsidP="00F040A2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>Eve gidiş</w:t>
      </w:r>
    </w:p>
    <w:p w:rsidR="001F2EBA" w:rsidRPr="00F040A2" w:rsidRDefault="001F2EBA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F040A2">
        <w:rPr>
          <w:rFonts w:ascii="Comic Sans MS" w:hAnsi="Comic Sans MS"/>
          <w:bCs/>
          <w:sz w:val="20"/>
          <w:szCs w:val="20"/>
        </w:rPr>
        <w:t>Hazırlıklar tamamlanır ve çocuklarla vedalaşıp ayrılır.</w:t>
      </w:r>
    </w:p>
    <w:p w:rsidR="001F2EBA" w:rsidRPr="00F040A2" w:rsidRDefault="001F2EBA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</w:p>
    <w:p w:rsidR="001F2EBA" w:rsidRPr="00F040A2" w:rsidRDefault="001F2EBA" w:rsidP="00F040A2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>Genel Değerlendirme</w:t>
      </w:r>
    </w:p>
    <w:p w:rsidR="001F2EBA" w:rsidRPr="00F040A2" w:rsidRDefault="001F2EBA" w:rsidP="00F040A2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</w:p>
    <w:p w:rsidR="001F2EBA" w:rsidRPr="00F040A2" w:rsidRDefault="001F2EBA" w:rsidP="00F040A2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</w:p>
    <w:p w:rsidR="001F2EBA" w:rsidRPr="00F040A2" w:rsidRDefault="001F2EBA" w:rsidP="00F040A2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</w:p>
    <w:p w:rsidR="001F2EBA" w:rsidRPr="00F040A2" w:rsidRDefault="001F2EBA" w:rsidP="00F040A2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</w:p>
    <w:p w:rsidR="001F2EBA" w:rsidRPr="00F040A2" w:rsidRDefault="001F2EBA" w:rsidP="00F040A2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</w:p>
    <w:p w:rsidR="001F2EBA" w:rsidRPr="00F040A2" w:rsidRDefault="001F2EBA" w:rsidP="00F040A2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</w:p>
    <w:p w:rsidR="001F2EBA" w:rsidRPr="00F040A2" w:rsidRDefault="001F2EBA" w:rsidP="00F040A2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</w:p>
    <w:p w:rsidR="001F2EBA" w:rsidRPr="00F040A2" w:rsidRDefault="001F2EBA" w:rsidP="00BB3A48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>ETKİNLİK PLANI</w:t>
      </w:r>
    </w:p>
    <w:p w:rsidR="001F2EBA" w:rsidRPr="00F040A2" w:rsidRDefault="001F2EBA" w:rsidP="00BB3A48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>ÖĞRETMENİM</w:t>
      </w:r>
    </w:p>
    <w:p w:rsidR="001F2EBA" w:rsidRPr="00F040A2" w:rsidRDefault="001F2EBA" w:rsidP="00EF1A0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 xml:space="preserve">Etkinlik Türü     : </w:t>
      </w:r>
      <w:r w:rsidRPr="00F040A2">
        <w:rPr>
          <w:rFonts w:ascii="Comic Sans MS" w:hAnsi="Comic Sans MS"/>
          <w:bCs/>
          <w:sz w:val="20"/>
          <w:szCs w:val="20"/>
        </w:rPr>
        <w:t>Türkçe-Müzik Etkinliği</w:t>
      </w:r>
      <w:r w:rsidRPr="00F040A2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F040A2">
        <w:rPr>
          <w:rFonts w:ascii="Comic Sans MS" w:hAnsi="Comic Sans MS"/>
          <w:sz w:val="20"/>
          <w:szCs w:val="20"/>
        </w:rPr>
        <w:t xml:space="preserve">(Bütünleştirilmiş </w:t>
      </w:r>
      <w:r>
        <w:rPr>
          <w:rFonts w:ascii="Comic Sans MS" w:hAnsi="Comic Sans MS"/>
          <w:sz w:val="20"/>
          <w:szCs w:val="20"/>
        </w:rPr>
        <w:t xml:space="preserve">- </w:t>
      </w:r>
      <w:r w:rsidRPr="00F040A2">
        <w:rPr>
          <w:rFonts w:ascii="Comic Sans MS" w:hAnsi="Comic Sans MS"/>
          <w:sz w:val="20"/>
          <w:szCs w:val="20"/>
        </w:rPr>
        <w:t>Bireysel Etkinlik)</w:t>
      </w:r>
    </w:p>
    <w:p w:rsidR="001F2EBA" w:rsidRPr="00F040A2" w:rsidRDefault="001F2EBA" w:rsidP="00EF1A06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F040A2">
        <w:rPr>
          <w:rFonts w:ascii="Comic Sans MS" w:hAnsi="Comic Sans MS"/>
          <w:b/>
          <w:sz w:val="20"/>
          <w:szCs w:val="20"/>
        </w:rPr>
        <w:t xml:space="preserve">Yaş Grubu (AY)  : </w:t>
      </w:r>
      <w:r w:rsidRPr="00F040A2">
        <w:rPr>
          <w:rFonts w:ascii="Comic Sans MS" w:hAnsi="Comic Sans MS"/>
          <w:sz w:val="20"/>
          <w:szCs w:val="20"/>
        </w:rPr>
        <w:t>48</w:t>
      </w:r>
      <w:r>
        <w:rPr>
          <w:rFonts w:ascii="Comic Sans MS" w:hAnsi="Comic Sans MS"/>
          <w:sz w:val="20"/>
          <w:szCs w:val="20"/>
        </w:rPr>
        <w:t>-60</w:t>
      </w:r>
    </w:p>
    <w:p w:rsidR="001F2EBA" w:rsidRPr="00BB3A48" w:rsidRDefault="001F2EBA" w:rsidP="00EF1A06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1F2EBA" w:rsidRPr="00BB3A48" w:rsidRDefault="001F2EBA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19.25pt;margin-top:4.1pt;width:418.6pt;height:349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">
            <v:textbox>
              <w:txbxContent>
                <w:p w:rsidR="001F2EBA" w:rsidRDefault="001F2EBA" w:rsidP="00F040A2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1F2EBA" w:rsidRPr="00F040A2" w:rsidRDefault="001F2EBA" w:rsidP="00F040A2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1F2EBA" w:rsidRPr="00F040A2" w:rsidRDefault="001F2EBA" w:rsidP="00F040A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‘</w:t>
                  </w:r>
                  <w:r w:rsidRPr="00F040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’Öğretmenler Günü’’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 ile ilgili kısa bir sohbet edilir. Öğretmen demek, kısaca bir ülkenin geleceği demektir. Her yıl 24 Kasım geldiğinde yurdumuzun dört bir yanında öğretmenler günü</w:t>
                  </w:r>
                  <w:r w:rsidRPr="00F040A2">
                    <w:rPr>
                      <w:rFonts w:ascii="Comic Sans MS" w:hAnsi="Comic Sans MS" w:cs="Comic Sans MS"/>
                      <w:sz w:val="20"/>
                      <w:szCs w:val="20"/>
                    </w:rPr>
                    <w:t>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 t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ö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renlerle kutlan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ı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r. 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Öğ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retmenler g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ü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n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ü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 dolay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ı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s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ı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yla baz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ı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 etkinlikler d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ü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zenlenir, 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ç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e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ş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itli konu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ş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malar yap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ı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l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ı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r. Bu g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ü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ne 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ö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zel 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öğ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retmenler g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ü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n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ü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ş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iirleri okunur, 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ş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ark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ı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lar s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ö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ylenir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…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vs. </w:t>
                  </w:r>
                </w:p>
                <w:p w:rsidR="001F2EBA" w:rsidRPr="00F040A2" w:rsidRDefault="001F2EBA" w:rsidP="00F040A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Çocuklara öğretmenler ile ilgili düşünceleri sorulur, öğretmenler ile ilgili duygu ve düşüncelerini ifade etmelerine fırsat verilir.</w:t>
                  </w:r>
                </w:p>
                <w:p w:rsidR="001F2EBA" w:rsidRPr="00F040A2" w:rsidRDefault="001F2EBA" w:rsidP="00F040A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Çocuklara ritim aletleri dağıtılır ve şarkı önce öğretmen tarafından söylenir. Sonra bölüm bölüm çocuklara öğretilir. Ardından hep birlikte ritim tutularak tekrar edilir.</w:t>
                  </w:r>
                </w:p>
                <w:p w:rsidR="001F2EBA" w:rsidRPr="00F040A2" w:rsidRDefault="001F2EBA" w:rsidP="00F040A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ÖĞRETMENİM</w:t>
                  </w:r>
                </w:p>
                <w:p w:rsidR="001F2EBA" w:rsidRPr="00F040A2" w:rsidRDefault="001F2EBA" w:rsidP="00F040A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Öğretmenim canım benim canım benim</w:t>
                  </w:r>
                </w:p>
                <w:p w:rsidR="001F2EBA" w:rsidRPr="00F040A2" w:rsidRDefault="001F2EBA" w:rsidP="00F040A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Seni ben pek çok pek çok severim</w:t>
                  </w:r>
                </w:p>
                <w:p w:rsidR="001F2EBA" w:rsidRPr="00F040A2" w:rsidRDefault="001F2EBA" w:rsidP="00F040A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Sen bir ana sen bir baba</w:t>
                  </w:r>
                </w:p>
                <w:p w:rsidR="001F2EBA" w:rsidRPr="00F040A2" w:rsidRDefault="001F2EBA" w:rsidP="00F040A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Her şey oldun artık bana</w:t>
                  </w:r>
                </w:p>
                <w:p w:rsidR="001F2EBA" w:rsidRPr="00F040A2" w:rsidRDefault="001F2EBA" w:rsidP="00F040A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Okut, öğret ve nihayet</w:t>
                  </w:r>
                </w:p>
                <w:p w:rsidR="001F2EBA" w:rsidRPr="00F040A2" w:rsidRDefault="001F2EBA" w:rsidP="00F040A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Yurda yarar bir insan et</w:t>
                  </w:r>
                </w:p>
                <w:p w:rsidR="001F2EBA" w:rsidRDefault="001F2EBA" w:rsidP="00F040A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F2EBA" w:rsidRDefault="001F2EBA" w:rsidP="00F040A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Masalara geçilir, çocuklardan öğretmenlerinin resmini pastel boya ile çizerek boyamaları  ve yaptıkları resmi anlatmaları istenir.</w:t>
                  </w:r>
                </w:p>
                <w:p w:rsidR="001F2EBA" w:rsidRPr="00F040A2" w:rsidRDefault="001F2EBA" w:rsidP="00F040A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2pt;margin-top:3.85pt;width:281.75pt;height:194.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">
            <v:textbox>
              <w:txbxContent>
                <w:p w:rsidR="001F2EBA" w:rsidRPr="00F040A2" w:rsidRDefault="001F2EBA" w:rsidP="00F040A2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 VE GÖSTERGELER</w:t>
                  </w:r>
                </w:p>
                <w:p w:rsidR="001F2EBA" w:rsidRPr="00F040A2" w:rsidRDefault="001F2EBA" w:rsidP="00F040A2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DİL GELİŞİMI</w:t>
                  </w:r>
                </w:p>
                <w:p w:rsidR="001F2EBA" w:rsidRPr="00F040A2" w:rsidRDefault="001F2EBA" w:rsidP="00F040A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2: Sesini uygun kullanır. </w:t>
                  </w:r>
                </w:p>
                <w:p w:rsidR="001F2EBA" w:rsidRPr="00F040A2" w:rsidRDefault="001F2EBA" w:rsidP="00F040A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Konuşurken/şarkı söylerken nefesini doğru kullanır. Konuşurken /şarkı söylerken sesinin tonunu ayarlar.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Konuşurken/şarkı söylerken sesinin hızını ayarlar. Konuşurken/şarkı söylerken sesinin şiddetini ayarlar.</w:t>
                  </w:r>
                </w:p>
                <w:p w:rsidR="001F2EBA" w:rsidRPr="00F040A2" w:rsidRDefault="001F2EBA" w:rsidP="00F040A2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PSİKOMOTOR GELİŞİM</w:t>
                  </w:r>
                </w:p>
                <w:p w:rsidR="001F2EBA" w:rsidRPr="00F040A2" w:rsidRDefault="001F2EBA" w:rsidP="00F040A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4: Küçük kas kullanımı gerektiren hareketleri yapar. </w:t>
                  </w:r>
                </w:p>
                <w:p w:rsidR="001F2EBA" w:rsidRPr="00F040A2" w:rsidRDefault="001F2EBA" w:rsidP="00F040A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Değişik malzemeler kullanarak resim yapar.</w:t>
                  </w:r>
                </w:p>
                <w:p w:rsidR="001F2EBA" w:rsidRPr="00F040A2" w:rsidRDefault="001F2EBA" w:rsidP="00804FE6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1F2EBA" w:rsidRPr="00BB3A48" w:rsidRDefault="001F2EBA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1F2EBA" w:rsidRPr="00BB3A48" w:rsidRDefault="001F2EBA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5" o:spid="_x0000_s1028" type="#_x0000_t202" style="position:absolute;margin-left:-.05pt;margin-top:284.3pt;width:291.15pt;height:48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">
            <v:textbox>
              <w:txbxContent>
                <w:p w:rsidR="001F2EBA" w:rsidRDefault="001F2EBA" w:rsidP="00F300A9">
                  <w:pPr>
                    <w:pStyle w:val="ListParagrap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1F2EBA" w:rsidRDefault="001F2EBA" w:rsidP="00F300A9">
                  <w:pPr>
                    <w:pStyle w:val="ListParagrap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</w:t>
                  </w: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1F2EBA" w:rsidRPr="00A23DDF" w:rsidRDefault="001F2EBA" w:rsidP="00A23DDF">
                  <w:pPr>
                    <w:ind w:left="360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2pt;margin-top:190.25pt;width:281.05pt;height:89.1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">
            <v:textbox style="mso-fit-shape-to-text:t">
              <w:txbxContent>
                <w:p w:rsidR="001F2EBA" w:rsidRPr="00F040A2" w:rsidRDefault="001F2EBA" w:rsidP="00F040A2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F040A2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              </w:t>
                  </w:r>
                  <w:r w:rsidRPr="00F040A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1F2EBA" w:rsidRPr="00F040A2" w:rsidRDefault="001F2EBA" w:rsidP="00F040A2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Ritim aletleri, boyalar</w:t>
                  </w:r>
                </w:p>
                <w:p w:rsidR="001F2EBA" w:rsidRPr="00F040A2" w:rsidRDefault="001F2EBA" w:rsidP="00F040A2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</w:t>
                  </w:r>
                  <w:r w:rsidRPr="00F040A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1F2EBA" w:rsidRPr="00F040A2" w:rsidRDefault="001F2EBA" w:rsidP="00F040A2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24 kasım öğretmenler günü, kutlama töreni</w:t>
                  </w:r>
                </w:p>
                <w:p w:rsidR="001F2EBA" w:rsidRPr="00F040A2" w:rsidRDefault="001F2EBA" w:rsidP="00F040A2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</w:t>
                  </w:r>
                  <w:r w:rsidRPr="00F040A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1F2EBA" w:rsidRDefault="001F2EBA" w:rsidP="0070788E">
      <w:pPr>
        <w:pStyle w:val="ListParagraph"/>
      </w:pPr>
      <w:r>
        <w:rPr>
          <w:noProof/>
        </w:rPr>
        <w:pict>
          <v:shape id="Text Box 6" o:spid="_x0000_s1030" type="#_x0000_t202" style="position:absolute;left:0;text-align:left;margin-left:326.6pt;margin-top:-39.3pt;width:416.35pt;height:113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">
            <v:textbox>
              <w:txbxContent>
                <w:p w:rsidR="001F2EBA" w:rsidRDefault="001F2EBA" w:rsidP="00F300A9">
                  <w:pPr>
                    <w:pStyle w:val="ListParagrap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1F2EBA" w:rsidRPr="00F040A2" w:rsidRDefault="001F2EBA" w:rsidP="00F040A2">
                  <w:pPr>
                    <w:pStyle w:val="ListParagrap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DEĞERLENDİRME</w:t>
                  </w:r>
                </w:p>
                <w:p w:rsidR="001F2EBA" w:rsidRPr="00F040A2" w:rsidRDefault="001F2EBA" w:rsidP="00F040A2">
                  <w:pPr>
                    <w:pStyle w:val="ListParagrap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Bugün hangi özel günü kutladık?</w:t>
                  </w:r>
                </w:p>
                <w:p w:rsidR="001F2EBA" w:rsidRPr="00F040A2" w:rsidRDefault="001F2EBA" w:rsidP="00F040A2">
                  <w:pPr>
                    <w:pStyle w:val="ListParagrap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Öğretmeniniz ile ilgili neler düşünüyorsunuz?</w:t>
                  </w:r>
                </w:p>
                <w:p w:rsidR="001F2EBA" w:rsidRPr="00F040A2" w:rsidRDefault="001F2EBA" w:rsidP="00F040A2">
                  <w:pPr>
                    <w:pStyle w:val="ListParagrap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Ona ne söylemek istersiniz?</w:t>
                  </w:r>
                </w:p>
                <w:p w:rsidR="001F2EBA" w:rsidRPr="00F040A2" w:rsidRDefault="001F2EBA" w:rsidP="00F040A2">
                  <w:pPr>
                    <w:pStyle w:val="ListParagrap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Siz öğretmen olsaydınız öğrencilerinize ne söylerdiniz?</w:t>
                  </w:r>
                </w:p>
                <w:p w:rsidR="001F2EBA" w:rsidRPr="00F040A2" w:rsidRDefault="001F2EBA" w:rsidP="00F040A2">
                  <w:pPr>
                    <w:pStyle w:val="ListParagrap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Eğitim Seti 2.sayı/24. </w:t>
                  </w:r>
                  <w:bookmarkStart w:id="0" w:name="_GoBack"/>
                  <w:bookmarkEnd w:id="0"/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sayfa yönerge uygun yapılır</w:t>
                  </w:r>
                </w:p>
                <w:p w:rsidR="001F2EBA" w:rsidRPr="00F040A2" w:rsidRDefault="001F2EBA" w:rsidP="00F300A9">
                  <w:pPr>
                    <w:pStyle w:val="ListParagrap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9" o:spid="_x0000_s1031" type="#_x0000_t202" style="position:absolute;left:0;text-align:left;margin-left:-.75pt;margin-top:-27.25pt;width:294.9pt;height:86.9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">
            <v:textbox>
              <w:txbxContent>
                <w:p w:rsidR="001F2EBA" w:rsidRDefault="001F2EBA" w:rsidP="00113F35">
                  <w:pPr>
                    <w:pStyle w:val="ListParagraph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1F2EBA" w:rsidRPr="00F040A2" w:rsidRDefault="001F2EBA" w:rsidP="00F040A2">
                  <w:pPr>
                    <w:pStyle w:val="ListParagrap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</w:p>
                <w:p w:rsidR="001F2EBA" w:rsidRPr="00F040A2" w:rsidRDefault="001F2EBA" w:rsidP="0007666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alınır.</w:t>
                  </w:r>
                </w:p>
              </w:txbxContent>
            </v:textbox>
          </v:shape>
        </w:pict>
      </w:r>
    </w:p>
    <w:sectPr w:rsidR="001F2EBA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EBA" w:rsidRDefault="001F2EBA" w:rsidP="00806A98">
      <w:pPr>
        <w:spacing w:after="0" w:line="240" w:lineRule="auto"/>
      </w:pPr>
      <w:r>
        <w:separator/>
      </w:r>
    </w:p>
  </w:endnote>
  <w:endnote w:type="continuationSeparator" w:id="0">
    <w:p w:rsidR="001F2EBA" w:rsidRDefault="001F2EBA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EBA" w:rsidRDefault="001F2EBA" w:rsidP="00806A98">
      <w:pPr>
        <w:spacing w:after="0" w:line="240" w:lineRule="auto"/>
      </w:pPr>
      <w:r>
        <w:separator/>
      </w:r>
    </w:p>
  </w:footnote>
  <w:footnote w:type="continuationSeparator" w:id="0">
    <w:p w:rsidR="001F2EBA" w:rsidRDefault="001F2EBA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E7B0616"/>
    <w:multiLevelType w:val="hybridMultilevel"/>
    <w:tmpl w:val="CBA0787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662E0"/>
    <w:multiLevelType w:val="hybridMultilevel"/>
    <w:tmpl w:val="001ED8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BA2339"/>
    <w:multiLevelType w:val="hybridMultilevel"/>
    <w:tmpl w:val="478AF85A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530CF"/>
    <w:rsid w:val="000562B3"/>
    <w:rsid w:val="000614C2"/>
    <w:rsid w:val="00076669"/>
    <w:rsid w:val="000867DE"/>
    <w:rsid w:val="000977DB"/>
    <w:rsid w:val="000D2A0A"/>
    <w:rsid w:val="00113F35"/>
    <w:rsid w:val="0019566C"/>
    <w:rsid w:val="001D095B"/>
    <w:rsid w:val="001F2EBA"/>
    <w:rsid w:val="002134AD"/>
    <w:rsid w:val="002201E3"/>
    <w:rsid w:val="00254F62"/>
    <w:rsid w:val="002815AA"/>
    <w:rsid w:val="002A1BCC"/>
    <w:rsid w:val="0030759F"/>
    <w:rsid w:val="003A2AC5"/>
    <w:rsid w:val="003C0F4A"/>
    <w:rsid w:val="003C2D3A"/>
    <w:rsid w:val="003E254C"/>
    <w:rsid w:val="00430623"/>
    <w:rsid w:val="00446ED2"/>
    <w:rsid w:val="00455396"/>
    <w:rsid w:val="00497BC7"/>
    <w:rsid w:val="004C5BC8"/>
    <w:rsid w:val="004D71CA"/>
    <w:rsid w:val="004F21E0"/>
    <w:rsid w:val="004F353B"/>
    <w:rsid w:val="005444A2"/>
    <w:rsid w:val="00574B45"/>
    <w:rsid w:val="00576D4A"/>
    <w:rsid w:val="00606435"/>
    <w:rsid w:val="0064489B"/>
    <w:rsid w:val="006876FC"/>
    <w:rsid w:val="006A447B"/>
    <w:rsid w:val="006C545D"/>
    <w:rsid w:val="006D6401"/>
    <w:rsid w:val="0070788E"/>
    <w:rsid w:val="00712E0E"/>
    <w:rsid w:val="0075389F"/>
    <w:rsid w:val="00764F63"/>
    <w:rsid w:val="007B5513"/>
    <w:rsid w:val="007C4E71"/>
    <w:rsid w:val="00804FE6"/>
    <w:rsid w:val="00806A98"/>
    <w:rsid w:val="0085733F"/>
    <w:rsid w:val="009312B2"/>
    <w:rsid w:val="009319CC"/>
    <w:rsid w:val="009367C8"/>
    <w:rsid w:val="00942E94"/>
    <w:rsid w:val="009A20AC"/>
    <w:rsid w:val="009A4C09"/>
    <w:rsid w:val="009A586A"/>
    <w:rsid w:val="00A137A6"/>
    <w:rsid w:val="00A14C6D"/>
    <w:rsid w:val="00A16277"/>
    <w:rsid w:val="00A23DDF"/>
    <w:rsid w:val="00A85CB0"/>
    <w:rsid w:val="00A93841"/>
    <w:rsid w:val="00AD00DF"/>
    <w:rsid w:val="00B10B90"/>
    <w:rsid w:val="00BB3A48"/>
    <w:rsid w:val="00BC4312"/>
    <w:rsid w:val="00BC6104"/>
    <w:rsid w:val="00BE067A"/>
    <w:rsid w:val="00C110B3"/>
    <w:rsid w:val="00C34D41"/>
    <w:rsid w:val="00C3789F"/>
    <w:rsid w:val="00C45BF1"/>
    <w:rsid w:val="00C644FA"/>
    <w:rsid w:val="00C903B4"/>
    <w:rsid w:val="00C96347"/>
    <w:rsid w:val="00CA20A7"/>
    <w:rsid w:val="00CC17CA"/>
    <w:rsid w:val="00D94A26"/>
    <w:rsid w:val="00E47557"/>
    <w:rsid w:val="00EC6C15"/>
    <w:rsid w:val="00ED1E7B"/>
    <w:rsid w:val="00ED7DEF"/>
    <w:rsid w:val="00EE47F4"/>
    <w:rsid w:val="00EF1A06"/>
    <w:rsid w:val="00F040A2"/>
    <w:rsid w:val="00F25426"/>
    <w:rsid w:val="00F2590D"/>
    <w:rsid w:val="00F300A9"/>
    <w:rsid w:val="00F61B8B"/>
    <w:rsid w:val="00F8008A"/>
    <w:rsid w:val="00F875E3"/>
    <w:rsid w:val="00F91FFA"/>
    <w:rsid w:val="00FC3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6FC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910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3</Pages>
  <Words>114</Words>
  <Characters>655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9</cp:revision>
  <dcterms:created xsi:type="dcterms:W3CDTF">2015-08-01T17:41:00Z</dcterms:created>
  <dcterms:modified xsi:type="dcterms:W3CDTF">2016-08-29T21:14:00Z</dcterms:modified>
</cp:coreProperties>
</file>